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A9B" w:rsidRDefault="000B5A9B" w:rsidP="0056600D">
      <w:pPr>
        <w:jc w:val="center"/>
        <w:rPr>
          <w:sz w:val="28"/>
          <w:szCs w:val="28"/>
        </w:rPr>
      </w:pPr>
      <w:r>
        <w:rPr>
          <w:sz w:val="28"/>
          <w:szCs w:val="28"/>
        </w:rPr>
        <w:t>Национална с</w:t>
      </w:r>
      <w:r w:rsidRPr="008115DE">
        <w:rPr>
          <w:sz w:val="28"/>
          <w:szCs w:val="28"/>
        </w:rPr>
        <w:t xml:space="preserve">портна инициатива </w:t>
      </w:r>
    </w:p>
    <w:p w:rsidR="000B5A9B" w:rsidRPr="008115DE" w:rsidRDefault="000B5A9B" w:rsidP="0056600D">
      <w:pPr>
        <w:jc w:val="center"/>
        <w:rPr>
          <w:sz w:val="28"/>
          <w:szCs w:val="28"/>
        </w:rPr>
      </w:pPr>
      <w:r w:rsidRPr="008115DE">
        <w:rPr>
          <w:sz w:val="28"/>
          <w:szCs w:val="28"/>
        </w:rPr>
        <w:t>„Да спортуваме ЗАЕДНО!“</w:t>
      </w:r>
    </w:p>
    <w:p w:rsidR="000B5A9B" w:rsidRDefault="000B5A9B" w:rsidP="0056600D">
      <w:pPr>
        <w:jc w:val="center"/>
        <w:rPr>
          <w:sz w:val="28"/>
          <w:szCs w:val="28"/>
        </w:rPr>
      </w:pPr>
    </w:p>
    <w:p w:rsidR="000B5A9B" w:rsidRPr="008115DE" w:rsidRDefault="000B5A9B" w:rsidP="0056600D">
      <w:pPr>
        <w:jc w:val="center"/>
        <w:rPr>
          <w:sz w:val="28"/>
          <w:szCs w:val="28"/>
        </w:rPr>
      </w:pPr>
    </w:p>
    <w:p w:rsidR="000B5A9B" w:rsidRPr="008115DE" w:rsidRDefault="000B5A9B" w:rsidP="0056600D">
      <w:pPr>
        <w:jc w:val="center"/>
        <w:rPr>
          <w:sz w:val="28"/>
          <w:szCs w:val="28"/>
        </w:rPr>
      </w:pPr>
      <w:r w:rsidRPr="008115DE">
        <w:rPr>
          <w:sz w:val="28"/>
          <w:szCs w:val="28"/>
        </w:rPr>
        <w:t>ВЕЛОПОХОД</w:t>
      </w:r>
    </w:p>
    <w:p w:rsidR="000B5A9B" w:rsidRDefault="000B5A9B" w:rsidP="0056600D">
      <w:pPr>
        <w:jc w:val="center"/>
      </w:pPr>
    </w:p>
    <w:p w:rsidR="000B5A9B" w:rsidRPr="008115DE" w:rsidRDefault="000B5A9B" w:rsidP="0056600D">
      <w:pPr>
        <w:jc w:val="center"/>
        <w:rPr>
          <w:sz w:val="28"/>
          <w:szCs w:val="28"/>
        </w:rPr>
      </w:pPr>
    </w:p>
    <w:p w:rsidR="000B5A9B" w:rsidRPr="008115DE" w:rsidRDefault="000B5A9B" w:rsidP="0056600D">
      <w:pPr>
        <w:jc w:val="both"/>
        <w:rPr>
          <w:sz w:val="28"/>
          <w:szCs w:val="28"/>
        </w:rPr>
      </w:pPr>
      <w:r w:rsidRPr="008115DE">
        <w:rPr>
          <w:sz w:val="28"/>
          <w:szCs w:val="28"/>
        </w:rPr>
        <w:t>Дата: 18.10.2014 (събота)</w:t>
      </w:r>
    </w:p>
    <w:p w:rsidR="000B5A9B" w:rsidRDefault="000B5A9B" w:rsidP="0056600D">
      <w:pPr>
        <w:jc w:val="both"/>
        <w:rPr>
          <w:sz w:val="28"/>
          <w:szCs w:val="28"/>
        </w:rPr>
      </w:pPr>
      <w:r w:rsidRPr="008115DE">
        <w:rPr>
          <w:sz w:val="28"/>
          <w:szCs w:val="28"/>
        </w:rPr>
        <w:t>Място: гр. Хасково</w:t>
      </w:r>
    </w:p>
    <w:p w:rsidR="000B5A9B" w:rsidRDefault="000B5A9B" w:rsidP="0056600D">
      <w:pPr>
        <w:jc w:val="both"/>
        <w:rPr>
          <w:sz w:val="28"/>
          <w:szCs w:val="28"/>
        </w:rPr>
      </w:pPr>
    </w:p>
    <w:p w:rsidR="000B5A9B" w:rsidRDefault="000B5A9B" w:rsidP="0056600D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Програма за участниците: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58"/>
        <w:gridCol w:w="7406"/>
      </w:tblGrid>
      <w:tr w:rsidR="000B5A9B" w:rsidRPr="00CB66BB" w:rsidTr="00C12CA1">
        <w:tc>
          <w:tcPr>
            <w:tcW w:w="2093" w:type="dxa"/>
          </w:tcPr>
          <w:p w:rsidR="000B5A9B" w:rsidRPr="00A3356B" w:rsidRDefault="000B5A9B" w:rsidP="00C12CA1">
            <w:pPr>
              <w:jc w:val="both"/>
              <w:rPr>
                <w:b/>
              </w:rPr>
            </w:pPr>
            <w:r w:rsidRPr="00A3356B">
              <w:rPr>
                <w:b/>
              </w:rPr>
              <w:t>8:30 – 9:30</w:t>
            </w:r>
          </w:p>
        </w:tc>
        <w:tc>
          <w:tcPr>
            <w:tcW w:w="7547" w:type="dxa"/>
          </w:tcPr>
          <w:p w:rsidR="000B5A9B" w:rsidRDefault="000B5A9B" w:rsidP="00C12CA1">
            <w:pPr>
              <w:jc w:val="both"/>
              <w:rPr>
                <w:b/>
              </w:rPr>
            </w:pPr>
            <w:r w:rsidRPr="00A3356B">
              <w:rPr>
                <w:b/>
              </w:rPr>
              <w:t>Регистрация на участниците</w:t>
            </w:r>
          </w:p>
          <w:p w:rsidR="000B5A9B" w:rsidRPr="00D80490" w:rsidRDefault="000B5A9B" w:rsidP="00C12CA1">
            <w:pPr>
              <w:jc w:val="both"/>
            </w:pPr>
            <w:r w:rsidRPr="00D80490">
              <w:t xml:space="preserve">Място: </w:t>
            </w:r>
            <w:r>
              <w:t>паркинг до Камбанарията до м</w:t>
            </w:r>
            <w:r w:rsidRPr="00D80490">
              <w:t>онумент „Св. Богородица“</w:t>
            </w:r>
          </w:p>
        </w:tc>
      </w:tr>
      <w:tr w:rsidR="000B5A9B" w:rsidRPr="00CB66BB" w:rsidTr="00C12CA1">
        <w:tc>
          <w:tcPr>
            <w:tcW w:w="2093" w:type="dxa"/>
          </w:tcPr>
          <w:p w:rsidR="000B5A9B" w:rsidRPr="00CB66BB" w:rsidRDefault="000B5A9B" w:rsidP="00C12CA1">
            <w:pPr>
              <w:jc w:val="both"/>
            </w:pPr>
            <w:r>
              <w:t>9:30</w:t>
            </w:r>
          </w:p>
        </w:tc>
        <w:tc>
          <w:tcPr>
            <w:tcW w:w="7547" w:type="dxa"/>
          </w:tcPr>
          <w:p w:rsidR="000B5A9B" w:rsidRDefault="000B5A9B" w:rsidP="00C12CA1">
            <w:pPr>
              <w:numPr>
                <w:ilvl w:val="0"/>
                <w:numId w:val="1"/>
              </w:numPr>
              <w:jc w:val="both"/>
            </w:pPr>
            <w:r>
              <w:t>Инструктаж за безопасност на участниците във велопохода</w:t>
            </w:r>
          </w:p>
          <w:p w:rsidR="000B5A9B" w:rsidRPr="00CB66BB" w:rsidRDefault="000B5A9B" w:rsidP="00C12CA1">
            <w:pPr>
              <w:numPr>
                <w:ilvl w:val="0"/>
                <w:numId w:val="1"/>
              </w:numPr>
              <w:jc w:val="both"/>
            </w:pPr>
            <w:r>
              <w:t xml:space="preserve">Представяне на проект </w:t>
            </w:r>
            <w:r w:rsidRPr="00A40AEF">
              <w:t>“Подобряване на паркова среда и пешеходни зони за достъпна архитектурна среда в гр</w:t>
            </w:r>
            <w:r>
              <w:t>.</w:t>
            </w:r>
            <w:r w:rsidRPr="00A40AEF">
              <w:t xml:space="preserve"> Хасково</w:t>
            </w:r>
            <w:r>
              <w:t>“ по ОП „Регионално развитие“ в частта, отнасяща се до парка около монумента.</w:t>
            </w:r>
          </w:p>
        </w:tc>
      </w:tr>
      <w:tr w:rsidR="000B5A9B" w:rsidRPr="00CB66BB" w:rsidTr="00C12CA1">
        <w:tc>
          <w:tcPr>
            <w:tcW w:w="2093" w:type="dxa"/>
          </w:tcPr>
          <w:p w:rsidR="000B5A9B" w:rsidRPr="00A3356B" w:rsidRDefault="000B5A9B" w:rsidP="00C12CA1">
            <w:pPr>
              <w:jc w:val="both"/>
              <w:rPr>
                <w:b/>
              </w:rPr>
            </w:pPr>
            <w:r w:rsidRPr="00A3356B">
              <w:rPr>
                <w:b/>
              </w:rPr>
              <w:t>9:45</w:t>
            </w:r>
          </w:p>
        </w:tc>
        <w:tc>
          <w:tcPr>
            <w:tcW w:w="7547" w:type="dxa"/>
          </w:tcPr>
          <w:p w:rsidR="000B5A9B" w:rsidRDefault="000B5A9B" w:rsidP="00C12CA1">
            <w:pPr>
              <w:jc w:val="both"/>
              <w:rPr>
                <w:b/>
              </w:rPr>
            </w:pPr>
            <w:r>
              <w:rPr>
                <w:b/>
              </w:rPr>
              <w:t xml:space="preserve">Старт на велопохода </w:t>
            </w:r>
          </w:p>
          <w:p w:rsidR="000B5A9B" w:rsidRPr="00D80490" w:rsidRDefault="000B5A9B" w:rsidP="00C12CA1">
            <w:pPr>
              <w:jc w:val="both"/>
            </w:pPr>
            <w:r w:rsidRPr="00D80490">
              <w:t xml:space="preserve">Тръгване от паркинг </w:t>
            </w:r>
            <w:r>
              <w:t>на Камбанарията, за</w:t>
            </w:r>
            <w:r w:rsidRPr="00D80490">
              <w:t>д монумент „Св. Богородица“, посока стадион „Хасково“</w:t>
            </w:r>
          </w:p>
        </w:tc>
      </w:tr>
      <w:tr w:rsidR="000B5A9B" w:rsidRPr="00CB66BB" w:rsidTr="00C12CA1">
        <w:tc>
          <w:tcPr>
            <w:tcW w:w="2093" w:type="dxa"/>
          </w:tcPr>
          <w:p w:rsidR="000B5A9B" w:rsidRPr="00A3356B" w:rsidRDefault="000B5A9B" w:rsidP="00C12CA1">
            <w:pPr>
              <w:jc w:val="both"/>
              <w:rPr>
                <w:b/>
              </w:rPr>
            </w:pPr>
            <w:r>
              <w:rPr>
                <w:b/>
              </w:rPr>
              <w:t>10:1</w:t>
            </w:r>
            <w:r w:rsidRPr="00A3356B">
              <w:rPr>
                <w:b/>
              </w:rPr>
              <w:t>5</w:t>
            </w:r>
          </w:p>
        </w:tc>
        <w:tc>
          <w:tcPr>
            <w:tcW w:w="7547" w:type="dxa"/>
          </w:tcPr>
          <w:p w:rsidR="000B5A9B" w:rsidRPr="00A3356B" w:rsidRDefault="000B5A9B" w:rsidP="00C12CA1">
            <w:pPr>
              <w:jc w:val="both"/>
              <w:rPr>
                <w:b/>
              </w:rPr>
            </w:pPr>
            <w:r>
              <w:rPr>
                <w:b/>
              </w:rPr>
              <w:t xml:space="preserve">Междинна спирка – </w:t>
            </w:r>
            <w:r w:rsidRPr="00A3356B">
              <w:rPr>
                <w:b/>
              </w:rPr>
              <w:t>парк „Градска градина“</w:t>
            </w:r>
          </w:p>
        </w:tc>
      </w:tr>
      <w:tr w:rsidR="000B5A9B" w:rsidRPr="00CB66BB" w:rsidTr="00C12CA1">
        <w:tc>
          <w:tcPr>
            <w:tcW w:w="2093" w:type="dxa"/>
          </w:tcPr>
          <w:p w:rsidR="000B5A9B" w:rsidRPr="00CB66BB" w:rsidRDefault="000B5A9B" w:rsidP="00C12CA1">
            <w:pPr>
              <w:jc w:val="both"/>
            </w:pPr>
          </w:p>
        </w:tc>
        <w:tc>
          <w:tcPr>
            <w:tcW w:w="7547" w:type="dxa"/>
          </w:tcPr>
          <w:p w:rsidR="000B5A9B" w:rsidRPr="00CB66BB" w:rsidRDefault="000B5A9B" w:rsidP="00C12CA1">
            <w:pPr>
              <w:jc w:val="both"/>
            </w:pPr>
            <w:r>
              <w:t xml:space="preserve">Представяне на Проект </w:t>
            </w:r>
            <w:r w:rsidRPr="00A40AEF">
              <w:t>“Подобряване на паркова среда и пешеходни зони за до</w:t>
            </w:r>
            <w:r>
              <w:t>стъпна архитектурна среда в гр.</w:t>
            </w:r>
            <w:r w:rsidRPr="00A40AEF">
              <w:t xml:space="preserve"> Хасково</w:t>
            </w:r>
            <w:r>
              <w:t xml:space="preserve">“ по ОП „Регионално развитие“ в частта, отнасяща се до парк „Градска градина“ </w:t>
            </w:r>
          </w:p>
        </w:tc>
      </w:tr>
      <w:tr w:rsidR="000B5A9B" w:rsidRPr="00CB66BB" w:rsidTr="00C12CA1">
        <w:tc>
          <w:tcPr>
            <w:tcW w:w="2093" w:type="dxa"/>
          </w:tcPr>
          <w:p w:rsidR="000B5A9B" w:rsidRPr="00A3356B" w:rsidRDefault="000B5A9B" w:rsidP="00C12CA1">
            <w:pPr>
              <w:jc w:val="both"/>
              <w:rPr>
                <w:b/>
              </w:rPr>
            </w:pPr>
            <w:r>
              <w:rPr>
                <w:b/>
              </w:rPr>
              <w:t>10:3</w:t>
            </w:r>
            <w:r w:rsidRPr="00A3356B">
              <w:rPr>
                <w:b/>
              </w:rPr>
              <w:t>5</w:t>
            </w:r>
          </w:p>
        </w:tc>
        <w:tc>
          <w:tcPr>
            <w:tcW w:w="7547" w:type="dxa"/>
          </w:tcPr>
          <w:p w:rsidR="000B5A9B" w:rsidRPr="00A3356B" w:rsidRDefault="000B5A9B" w:rsidP="00C12CA1">
            <w:pPr>
              <w:jc w:val="both"/>
              <w:rPr>
                <w:b/>
              </w:rPr>
            </w:pPr>
            <w:r w:rsidRPr="00A3356B">
              <w:rPr>
                <w:b/>
              </w:rPr>
              <w:t>Тръгване за Областен инфо</w:t>
            </w:r>
            <w:r>
              <w:rPr>
                <w:b/>
              </w:rPr>
              <w:t>рмационен</w:t>
            </w:r>
            <w:r w:rsidRPr="00A3356B">
              <w:rPr>
                <w:b/>
              </w:rPr>
              <w:t xml:space="preserve"> център</w:t>
            </w:r>
            <w:r>
              <w:rPr>
                <w:b/>
              </w:rPr>
              <w:t>-Хасково</w:t>
            </w:r>
          </w:p>
        </w:tc>
      </w:tr>
      <w:tr w:rsidR="000B5A9B" w:rsidRPr="00CB66BB" w:rsidTr="00C12CA1">
        <w:tc>
          <w:tcPr>
            <w:tcW w:w="2093" w:type="dxa"/>
          </w:tcPr>
          <w:p w:rsidR="000B5A9B" w:rsidRDefault="000B5A9B" w:rsidP="00C12CA1">
            <w:pPr>
              <w:jc w:val="both"/>
            </w:pPr>
            <w:r>
              <w:t>11:00</w:t>
            </w:r>
          </w:p>
        </w:tc>
        <w:tc>
          <w:tcPr>
            <w:tcW w:w="7547" w:type="dxa"/>
          </w:tcPr>
          <w:p w:rsidR="000B5A9B" w:rsidRDefault="000B5A9B" w:rsidP="00C12CA1">
            <w:pPr>
              <w:jc w:val="both"/>
            </w:pPr>
            <w:r>
              <w:t>Междинна спирка</w:t>
            </w:r>
            <w:r w:rsidRPr="003A43B9">
              <w:t xml:space="preserve"> </w:t>
            </w:r>
            <w:r>
              <w:t>– ОИЦ-Хасково. Представяне на проект „</w:t>
            </w:r>
            <w:r w:rsidRPr="002227D3">
              <w:t>Изграждане и функциониране на областен информационен център в община Хасково</w:t>
            </w:r>
            <w:r>
              <w:t>“ по ОП</w:t>
            </w:r>
            <w:r w:rsidRPr="002227D3">
              <w:t xml:space="preserve"> “ Техническа помощ”</w:t>
            </w:r>
          </w:p>
        </w:tc>
      </w:tr>
      <w:tr w:rsidR="000B5A9B" w:rsidRPr="00CB66BB" w:rsidTr="00C12CA1">
        <w:tc>
          <w:tcPr>
            <w:tcW w:w="2093" w:type="dxa"/>
          </w:tcPr>
          <w:p w:rsidR="000B5A9B" w:rsidRPr="00A3356B" w:rsidRDefault="000B5A9B" w:rsidP="00C12CA1">
            <w:pPr>
              <w:jc w:val="both"/>
              <w:rPr>
                <w:b/>
              </w:rPr>
            </w:pPr>
            <w:r w:rsidRPr="00A3356B">
              <w:rPr>
                <w:b/>
              </w:rPr>
              <w:t xml:space="preserve">11:15 </w:t>
            </w:r>
          </w:p>
        </w:tc>
        <w:tc>
          <w:tcPr>
            <w:tcW w:w="7547" w:type="dxa"/>
          </w:tcPr>
          <w:p w:rsidR="000B5A9B" w:rsidRPr="00A3356B" w:rsidRDefault="000B5A9B" w:rsidP="00C12CA1">
            <w:pPr>
              <w:jc w:val="both"/>
              <w:rPr>
                <w:b/>
              </w:rPr>
            </w:pPr>
            <w:r w:rsidRPr="00A3356B">
              <w:rPr>
                <w:b/>
              </w:rPr>
              <w:t xml:space="preserve">Тръгване за пл. </w:t>
            </w:r>
            <w:r>
              <w:t>„</w:t>
            </w:r>
            <w:r w:rsidRPr="007F1DCF">
              <w:rPr>
                <w:b/>
              </w:rPr>
              <w:t>Свобода</w:t>
            </w:r>
            <w:r>
              <w:t>“</w:t>
            </w:r>
          </w:p>
        </w:tc>
      </w:tr>
      <w:tr w:rsidR="000B5A9B" w:rsidRPr="00CB66BB" w:rsidTr="00C12CA1">
        <w:tc>
          <w:tcPr>
            <w:tcW w:w="2093" w:type="dxa"/>
          </w:tcPr>
          <w:p w:rsidR="000B5A9B" w:rsidRDefault="000B5A9B" w:rsidP="00C12CA1">
            <w:pPr>
              <w:jc w:val="both"/>
            </w:pPr>
            <w:r>
              <w:t xml:space="preserve">11:25 </w:t>
            </w:r>
          </w:p>
        </w:tc>
        <w:tc>
          <w:tcPr>
            <w:tcW w:w="7547" w:type="dxa"/>
          </w:tcPr>
          <w:p w:rsidR="000B5A9B" w:rsidRPr="00D80490" w:rsidRDefault="000B5A9B" w:rsidP="00C12CA1">
            <w:pPr>
              <w:jc w:val="both"/>
              <w:rPr>
                <w:b/>
              </w:rPr>
            </w:pPr>
            <w:r w:rsidRPr="00D80490">
              <w:rPr>
                <w:b/>
              </w:rPr>
              <w:t>Крайна спирка пл. „Свобода“</w:t>
            </w:r>
          </w:p>
          <w:p w:rsidR="000B5A9B" w:rsidRDefault="000B5A9B" w:rsidP="00C12CA1">
            <w:pPr>
              <w:jc w:val="both"/>
            </w:pPr>
            <w:r>
              <w:t xml:space="preserve">Представяне на проект в изпълнение </w:t>
            </w:r>
          </w:p>
        </w:tc>
      </w:tr>
      <w:tr w:rsidR="000B5A9B" w:rsidRPr="00CB66BB" w:rsidTr="00C12CA1">
        <w:tc>
          <w:tcPr>
            <w:tcW w:w="2093" w:type="dxa"/>
          </w:tcPr>
          <w:p w:rsidR="000B5A9B" w:rsidRPr="00A3356B" w:rsidRDefault="000B5A9B" w:rsidP="00C12CA1">
            <w:pPr>
              <w:jc w:val="both"/>
              <w:rPr>
                <w:b/>
              </w:rPr>
            </w:pPr>
            <w:r>
              <w:rPr>
                <w:b/>
              </w:rPr>
              <w:t>11:35</w:t>
            </w:r>
          </w:p>
        </w:tc>
        <w:tc>
          <w:tcPr>
            <w:tcW w:w="7547" w:type="dxa"/>
          </w:tcPr>
          <w:p w:rsidR="000B5A9B" w:rsidRDefault="000B5A9B" w:rsidP="00C12CA1">
            <w:pPr>
              <w:jc w:val="both"/>
            </w:pPr>
            <w:r>
              <w:rPr>
                <w:b/>
              </w:rPr>
              <w:t>Площад</w:t>
            </w:r>
            <w:r w:rsidRPr="00A3356B">
              <w:rPr>
                <w:b/>
              </w:rPr>
              <w:t xml:space="preserve"> </w:t>
            </w:r>
            <w:r>
              <w:t>„</w:t>
            </w:r>
            <w:r w:rsidRPr="007F1DCF">
              <w:rPr>
                <w:b/>
              </w:rPr>
              <w:t>Свобода</w:t>
            </w:r>
            <w:r>
              <w:t>“</w:t>
            </w:r>
            <w:r>
              <w:rPr>
                <w:lang w:val="en-US"/>
              </w:rPr>
              <w:t xml:space="preserve">. </w:t>
            </w:r>
          </w:p>
          <w:p w:rsidR="000B5A9B" w:rsidRPr="00D80490" w:rsidRDefault="000B5A9B" w:rsidP="00C12CA1">
            <w:pPr>
              <w:jc w:val="both"/>
            </w:pPr>
            <w:r w:rsidRPr="00D80490">
              <w:t xml:space="preserve">Спортно-развлекателна програма. </w:t>
            </w:r>
          </w:p>
          <w:p w:rsidR="000B5A9B" w:rsidRPr="00A3356B" w:rsidRDefault="000B5A9B" w:rsidP="00C12CA1">
            <w:pPr>
              <w:jc w:val="both"/>
              <w:rPr>
                <w:b/>
              </w:rPr>
            </w:pPr>
            <w:r w:rsidRPr="00D80490">
              <w:t>Томбола с награди.</w:t>
            </w:r>
          </w:p>
        </w:tc>
      </w:tr>
    </w:tbl>
    <w:p w:rsidR="000B5A9B" w:rsidRDefault="000B5A9B">
      <w:bookmarkStart w:id="0" w:name="_GoBack"/>
      <w:bookmarkEnd w:id="0"/>
    </w:p>
    <w:sectPr w:rsidR="000B5A9B" w:rsidSect="00D570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7170D"/>
    <w:multiLevelType w:val="hybridMultilevel"/>
    <w:tmpl w:val="10F4C1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600D"/>
    <w:rsid w:val="000A4A99"/>
    <w:rsid w:val="000B5A9B"/>
    <w:rsid w:val="002227D3"/>
    <w:rsid w:val="003A43B9"/>
    <w:rsid w:val="0056600D"/>
    <w:rsid w:val="007341ED"/>
    <w:rsid w:val="007F1DCF"/>
    <w:rsid w:val="008115DE"/>
    <w:rsid w:val="00A3356B"/>
    <w:rsid w:val="00A40AEF"/>
    <w:rsid w:val="00AE4E84"/>
    <w:rsid w:val="00AF4EE3"/>
    <w:rsid w:val="00C12CA1"/>
    <w:rsid w:val="00CB66BB"/>
    <w:rsid w:val="00D57036"/>
    <w:rsid w:val="00D80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00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188</Words>
  <Characters>1074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Национална спортна инициатива </dc:title>
  <dc:subject/>
  <dc:creator>dimo</dc:creator>
  <cp:keywords/>
  <dc:description/>
  <cp:lastModifiedBy>ghgf</cp:lastModifiedBy>
  <cp:revision>2</cp:revision>
  <dcterms:created xsi:type="dcterms:W3CDTF">2014-10-14T13:29:00Z</dcterms:created>
  <dcterms:modified xsi:type="dcterms:W3CDTF">2014-10-14T13:29:00Z</dcterms:modified>
</cp:coreProperties>
</file>